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E6783" w14:textId="77777777" w:rsidR="00974931" w:rsidRDefault="00974931" w:rsidP="009749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RAMIGE (RAUNGE)</w:t>
      </w:r>
      <w:r>
        <w:rPr>
          <w:rFonts w:ascii="Times New Roman" w:hAnsi="Times New Roman" w:cs="Times New Roman"/>
          <w:sz w:val="24"/>
          <w:szCs w:val="24"/>
        </w:rPr>
        <w:t xml:space="preserve">      (d.1462)</w:t>
      </w:r>
    </w:p>
    <w:p w14:paraId="2545C311" w14:textId="108BB792" w:rsidR="00974931" w:rsidRDefault="000C24C2" w:rsidP="009749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Hunmanby. </w:t>
      </w:r>
      <w:r w:rsidR="00974931">
        <w:rPr>
          <w:rFonts w:ascii="Times New Roman" w:hAnsi="Times New Roman" w:cs="Times New Roman"/>
          <w:sz w:val="24"/>
          <w:szCs w:val="24"/>
        </w:rPr>
        <w:t>Chaplain.</w:t>
      </w:r>
    </w:p>
    <w:p w14:paraId="005918AE" w14:textId="77777777" w:rsidR="00974931" w:rsidRDefault="00974931" w:rsidP="00974931">
      <w:pPr>
        <w:rPr>
          <w:rFonts w:ascii="Times New Roman" w:hAnsi="Times New Roman" w:cs="Times New Roman"/>
          <w:sz w:val="24"/>
          <w:szCs w:val="24"/>
        </w:rPr>
      </w:pPr>
    </w:p>
    <w:p w14:paraId="751472D8" w14:textId="5B0E1FFF" w:rsidR="00974931" w:rsidRDefault="00974931" w:rsidP="00974931">
      <w:pPr>
        <w:rPr>
          <w:rFonts w:ascii="Times New Roman" w:hAnsi="Times New Roman" w:cs="Times New Roman"/>
          <w:sz w:val="24"/>
          <w:szCs w:val="24"/>
        </w:rPr>
      </w:pPr>
    </w:p>
    <w:p w14:paraId="21522F76" w14:textId="77777777" w:rsidR="000C24C2" w:rsidRPr="000C24C2" w:rsidRDefault="000C24C2" w:rsidP="000C24C2">
      <w:pPr>
        <w:rPr>
          <w:rFonts w:ascii="Times New Roman" w:hAnsi="Times New Roman" w:cs="Times New Roman"/>
          <w:sz w:val="24"/>
          <w:szCs w:val="24"/>
        </w:rPr>
      </w:pPr>
      <w:r w:rsidRPr="000C24C2">
        <w:rPr>
          <w:rFonts w:ascii="Times New Roman" w:hAnsi="Times New Roman" w:cs="Times New Roman"/>
          <w:sz w:val="24"/>
          <w:szCs w:val="24"/>
        </w:rPr>
        <w:t>21 Jun.</w:t>
      </w:r>
      <w:r w:rsidRPr="000C24C2">
        <w:rPr>
          <w:rFonts w:ascii="Times New Roman" w:hAnsi="Times New Roman" w:cs="Times New Roman"/>
          <w:sz w:val="24"/>
          <w:szCs w:val="24"/>
        </w:rPr>
        <w:tab/>
        <w:t>1459</w:t>
      </w:r>
      <w:r w:rsidRPr="000C24C2">
        <w:rPr>
          <w:rFonts w:ascii="Times New Roman" w:hAnsi="Times New Roman" w:cs="Times New Roman"/>
          <w:sz w:val="24"/>
          <w:szCs w:val="24"/>
        </w:rPr>
        <w:tab/>
        <w:t>Pardoned for not appearing to answer Thomas Nelson of York(q.v.)</w:t>
      </w:r>
    </w:p>
    <w:p w14:paraId="68F395C9" w14:textId="77777777" w:rsidR="000C24C2" w:rsidRPr="000C24C2" w:rsidRDefault="000C24C2" w:rsidP="000C24C2">
      <w:pPr>
        <w:rPr>
          <w:rFonts w:ascii="Times New Roman" w:hAnsi="Times New Roman" w:cs="Times New Roman"/>
          <w:sz w:val="24"/>
          <w:szCs w:val="24"/>
        </w:rPr>
      </w:pPr>
      <w:r w:rsidRPr="000C24C2">
        <w:rPr>
          <w:rFonts w:ascii="Times New Roman" w:hAnsi="Times New Roman" w:cs="Times New Roman"/>
          <w:sz w:val="24"/>
          <w:szCs w:val="24"/>
        </w:rPr>
        <w:tab/>
      </w:r>
      <w:r w:rsidRPr="000C24C2">
        <w:rPr>
          <w:rFonts w:ascii="Times New Roman" w:hAnsi="Times New Roman" w:cs="Times New Roman"/>
          <w:sz w:val="24"/>
          <w:szCs w:val="24"/>
        </w:rPr>
        <w:tab/>
        <w:t>touching a debt of 100s.  (C.P.R.1452-61 p.456)</w:t>
      </w:r>
    </w:p>
    <w:p w14:paraId="63C62AA4" w14:textId="77777777" w:rsidR="000C24C2" w:rsidRPr="000C24C2" w:rsidRDefault="000C24C2" w:rsidP="000C24C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0C24C2">
        <w:rPr>
          <w:rFonts w:ascii="Times New Roman" w:hAnsi="Times New Roman" w:cs="Times New Roman"/>
          <w:sz w:val="24"/>
          <w:szCs w:val="24"/>
        </w:rPr>
        <w:t>He bequeathed 3s 4d to the St.Mary Gild of Hunmanby.</w:t>
      </w:r>
    </w:p>
    <w:p w14:paraId="47EE702C" w14:textId="3270024C" w:rsidR="000C24C2" w:rsidRDefault="000C24C2" w:rsidP="000C24C2">
      <w:pPr>
        <w:ind w:left="1440"/>
        <w:rPr>
          <w:rFonts w:ascii="Times New Roman" w:hAnsi="Times New Roman" w:cs="Times New Roman"/>
          <w:sz w:val="24"/>
          <w:szCs w:val="24"/>
        </w:rPr>
      </w:pPr>
      <w:r w:rsidRPr="000C24C2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Pr="000C24C2">
          <w:rPr>
            <w:rStyle w:val="Hyperlink"/>
            <w:rFonts w:ascii="Times New Roman" w:hAnsi="Times New Roman" w:cs="Times New Roman"/>
            <w:sz w:val="24"/>
            <w:szCs w:val="24"/>
          </w:rPr>
          <w:t>www.york.ac.uk/inst/cms/resources/crouch/H</w:t>
        </w:r>
      </w:hyperlink>
      <w:r w:rsidRPr="000C24C2">
        <w:rPr>
          <w:rFonts w:ascii="Times New Roman" w:hAnsi="Times New Roman" w:cs="Times New Roman"/>
          <w:sz w:val="24"/>
          <w:szCs w:val="24"/>
        </w:rPr>
        <w:t>)</w:t>
      </w:r>
    </w:p>
    <w:p w14:paraId="2C86CC0C" w14:textId="77777777" w:rsidR="00974931" w:rsidRDefault="00974931" w:rsidP="009749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Dec.1462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p.135)</w:t>
      </w:r>
    </w:p>
    <w:p w14:paraId="4A4EA8B9" w14:textId="77777777" w:rsidR="00974931" w:rsidRDefault="00974931" w:rsidP="009749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6AB9C2B" w14:textId="77777777" w:rsidR="00974931" w:rsidRDefault="00974931" w:rsidP="00974931">
      <w:pPr>
        <w:rPr>
          <w:rFonts w:ascii="Times New Roman" w:hAnsi="Times New Roman" w:cs="Times New Roman"/>
          <w:sz w:val="24"/>
          <w:szCs w:val="24"/>
        </w:rPr>
      </w:pPr>
    </w:p>
    <w:p w14:paraId="40930B17" w14:textId="77777777" w:rsidR="00974931" w:rsidRDefault="00974931" w:rsidP="00974931">
      <w:pPr>
        <w:rPr>
          <w:rFonts w:ascii="Times New Roman" w:hAnsi="Times New Roman" w:cs="Times New Roman"/>
          <w:sz w:val="24"/>
          <w:szCs w:val="24"/>
        </w:rPr>
      </w:pPr>
    </w:p>
    <w:p w14:paraId="641D59A7" w14:textId="0E14F341" w:rsidR="00974931" w:rsidRDefault="00974931" w:rsidP="009749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June 2021</w:t>
      </w:r>
    </w:p>
    <w:p w14:paraId="54C4CFB1" w14:textId="7CB4627B" w:rsidR="000C24C2" w:rsidRDefault="000C24C2" w:rsidP="009749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2023</w:t>
      </w:r>
    </w:p>
    <w:p w14:paraId="1CC44A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6658E" w14:textId="77777777" w:rsidR="00974931" w:rsidRDefault="00974931" w:rsidP="009139A6">
      <w:r>
        <w:separator/>
      </w:r>
    </w:p>
  </w:endnote>
  <w:endnote w:type="continuationSeparator" w:id="0">
    <w:p w14:paraId="33099CB9" w14:textId="77777777" w:rsidR="00974931" w:rsidRDefault="009749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4A3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82F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8CE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63079" w14:textId="77777777" w:rsidR="00974931" w:rsidRDefault="00974931" w:rsidP="009139A6">
      <w:r>
        <w:separator/>
      </w:r>
    </w:p>
  </w:footnote>
  <w:footnote w:type="continuationSeparator" w:id="0">
    <w:p w14:paraId="1868CDA6" w14:textId="77777777" w:rsidR="00974931" w:rsidRDefault="009749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3FB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79F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E39D3" w14:textId="77777777" w:rsidR="009139A6" w:rsidRDefault="00913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9252E"/>
    <w:multiLevelType w:val="hybridMultilevel"/>
    <w:tmpl w:val="3B3CE708"/>
    <w:lvl w:ilvl="0" w:tplc="E2C2AAFC">
      <w:start w:val="146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37097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931"/>
    <w:rsid w:val="000666E0"/>
    <w:rsid w:val="000C24C2"/>
    <w:rsid w:val="002510B7"/>
    <w:rsid w:val="005C130B"/>
    <w:rsid w:val="00826F5C"/>
    <w:rsid w:val="009139A6"/>
    <w:rsid w:val="009448BB"/>
    <w:rsid w:val="00974931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96412"/>
  <w15:chartTrackingRefBased/>
  <w15:docId w15:val="{87048863-01E3-458E-A30F-539E219C5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93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0C24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york.ac.uk/inst/cms/resources/crouch/H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2021-06-23T12:40:00Z</dcterms:created>
  <dcterms:modified xsi:type="dcterms:W3CDTF">2023-03-26T20:53:00Z</dcterms:modified>
</cp:coreProperties>
</file>